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DM48.20(2026/7/6V4.0.28)</w:t>
      </w:r>
    </w:p>
    <w:p w:rsidR="007F68B3" w:rsidRDefault="007F68B3" w:rsidP="009A695B">
      <w:pPr>
        <w:numPr>
          <w:ilvl w:val="0"/>
          <w:numId w:val="1"/>
        </w:num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Eliminate the noise generated during t</w:t>
      </w:r>
      <w:bookmarkStart w:id="0" w:name="_GoBack"/>
      <w:bookmarkEnd w:id="0"/>
      <w:r>
        <w:rPr>
          <w:rFonts w:eastAsia="SimSun"/>
          <w:lang w:eastAsia="zh-CN"/>
        </w:rPr>
        <w:t>he adjustment of effector parameters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6"/>
          <w:attr w:name="Year" w:val="2026"/>
        </w:smartTagPr>
        <w:r>
          <w:rPr>
            <w:rFonts w:eastAsia="SimSun"/>
            <w:lang w:eastAsia="zh-CN"/>
          </w:rPr>
          <w:t>2026/6/5</w:t>
        </w:r>
      </w:smartTag>
      <w:r>
        <w:rPr>
          <w:rFonts w:eastAsia="SimSun"/>
          <w:lang w:eastAsia="zh-CN"/>
        </w:rPr>
        <w:t xml:space="preserve">   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4.0.23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numPr>
          <w:ilvl w:val="0"/>
          <w:numId w:val="2"/>
        </w:num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The HPF/LPF type is modified to the maximum modification LR24 (at a sampling rate of 96K, bus/mtx/main are BS12)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2.Remove the filter of the sidechain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 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3"/>
          <w:attr w:name="Year" w:val="2026"/>
        </w:smartTagPr>
        <w:r>
          <w:rPr>
            <w:rFonts w:eastAsia="SimSun"/>
            <w:lang w:eastAsia="zh-CN"/>
          </w:rPr>
          <w:t>2026/3/18</w:t>
        </w:r>
      </w:smartTag>
      <w:r>
        <w:rPr>
          <w:rFonts w:eastAsia="SimSun"/>
          <w:lang w:eastAsia="zh-CN"/>
        </w:rPr>
        <w:t xml:space="preserve"> 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4.0.16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ind w:leftChars="100" w:left="31680"/>
        <w:rPr>
          <w:rFonts w:eastAsia="SimSun"/>
          <w:lang w:eastAsia="zh-CN"/>
        </w:rPr>
      </w:pPr>
      <w:r>
        <w:rPr>
          <w:rFonts w:eastAsia="SimSun"/>
          <w:lang w:eastAsia="zh-CN"/>
        </w:rPr>
        <w:t>Fix a bug: When connecting to a hot backup system, the Device ID of the master device will overwrite the Device ID of the slave device</w:t>
      </w:r>
    </w:p>
    <w:p w:rsidR="007F68B3" w:rsidRDefault="007F68B3" w:rsidP="009A695B">
      <w:pPr>
        <w:ind w:leftChars="100" w:left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 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2026"/>
        </w:smartTagPr>
        <w:r>
          <w:rPr>
            <w:rFonts w:eastAsia="SimSun"/>
            <w:lang w:eastAsia="zh-CN"/>
          </w:rPr>
          <w:t>2026/3/12</w:t>
        </w:r>
      </w:smartTag>
      <w:r>
        <w:rPr>
          <w:rFonts w:eastAsia="SimSun"/>
          <w:lang w:eastAsia="zh-CN"/>
        </w:rPr>
        <w:t xml:space="preserve"> 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4.0.15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When two channels are linked, the Sidechain is no longer linked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 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26"/>
        </w:smartTagPr>
        <w:r>
          <w:rPr>
            <w:rFonts w:eastAsia="SimSun"/>
            <w:lang w:eastAsia="zh-CN"/>
          </w:rPr>
          <w:t>2026/1/25</w:t>
        </w:r>
      </w:smartTag>
      <w:r>
        <w:rPr>
          <w:rFonts w:eastAsia="SimSun"/>
          <w:lang w:eastAsia="zh-CN"/>
        </w:rPr>
        <w:t>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4.0.13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Correct the spelling error "dante"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1"/>
          <w:attr w:name="Year" w:val="2026"/>
        </w:smartTagPr>
        <w:r>
          <w:rPr>
            <w:rFonts w:eastAsia="SimSun"/>
            <w:lang w:eastAsia="zh-CN"/>
          </w:rPr>
          <w:t>2026/1/13</w:t>
        </w:r>
      </w:smartTag>
      <w:r>
        <w:rPr>
          <w:rFonts w:eastAsia="SimSun"/>
          <w:lang w:eastAsia="zh-CN"/>
        </w:rPr>
        <w:t>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4.0.12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1.Fix the issue where the solo output is 10db lower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2.Fixing the issue that recording and mp3 playback are interrupted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1"/>
          <w:attr w:name="Year" w:val="2026"/>
        </w:smartTagPr>
        <w:r>
          <w:rPr>
            <w:rFonts w:eastAsia="SimSun"/>
            <w:lang w:eastAsia="zh-CN"/>
          </w:rPr>
          <w:t>2026/1/3</w:t>
        </w:r>
      </w:smartTag>
      <w:r>
        <w:rPr>
          <w:rFonts w:eastAsia="SimSun"/>
          <w:lang w:eastAsia="zh-CN"/>
        </w:rPr>
        <w:t>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4.0.11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Fix device unable to recognize USB drive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2"/>
          <w:attr w:name="Year" w:val="2025"/>
        </w:smartTagPr>
        <w:r>
          <w:rPr>
            <w:rFonts w:eastAsia="SimSun"/>
            <w:lang w:eastAsia="zh-CN"/>
          </w:rPr>
          <w:t>2025/12/26</w:t>
        </w:r>
      </w:smartTag>
      <w:r>
        <w:rPr>
          <w:rFonts w:eastAsia="SimSun"/>
          <w:lang w:eastAsia="zh-CN"/>
        </w:rPr>
        <w:t>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4.0.09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Invalid repair of low-pass filter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Fix device unable to recognize USB drive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Reduce one type of high-low pass filtering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12"/>
          <w:attr w:name="Year" w:val="2025"/>
        </w:smartTagPr>
        <w:r>
          <w:rPr>
            <w:rFonts w:eastAsia="SimSun"/>
            <w:lang w:eastAsia="zh-CN"/>
          </w:rPr>
          <w:t>2025/12/3</w:t>
        </w:r>
      </w:smartTag>
      <w:r>
        <w:rPr>
          <w:rFonts w:eastAsia="SimSun"/>
          <w:lang w:eastAsia="zh-CN"/>
        </w:rPr>
        <w:t>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4.0.02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Modify the default parameters of the effects editor.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12"/>
          <w:attr w:name="Year" w:val="2025"/>
        </w:smartTagPr>
        <w:r>
          <w:rPr>
            <w:rFonts w:eastAsia="SimSun"/>
            <w:lang w:eastAsia="zh-CN"/>
          </w:rPr>
          <w:t>2025/12/2</w:t>
        </w:r>
      </w:smartTag>
      <w:r>
        <w:rPr>
          <w:rFonts w:eastAsia="SimSun"/>
          <w:lang w:eastAsia="zh-CN"/>
        </w:rPr>
        <w:t xml:space="preserve"> V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SimSun"/>
            <w:lang w:eastAsia="zh-CN"/>
          </w:rPr>
          <w:t>4.0.01</w:t>
        </w:r>
      </w:smartTag>
      <w:r>
        <w:rPr>
          <w:rFonts w:eastAsia="SimSun"/>
          <w:lang w:eastAsia="zh-CN"/>
        </w:rPr>
        <w:t>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Fix the EQ pre comp and EQ post comp.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 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11"/>
          <w:attr w:name="Year" w:val="2025"/>
        </w:smartTagPr>
        <w:r>
          <w:rPr>
            <w:rFonts w:eastAsia="SimSun"/>
            <w:lang w:eastAsia="zh-CN"/>
          </w:rPr>
          <w:t>2025/11/24</w:t>
        </w:r>
      </w:smartTag>
      <w:r>
        <w:rPr>
          <w:rFonts w:eastAsia="SimSun"/>
          <w:lang w:eastAsia="zh-CN"/>
        </w:rPr>
        <w:t xml:space="preserve"> V4.00)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Fix the bugs for app.</w:t>
      </w:r>
    </w:p>
    <w:p w:rsidR="007F68B3" w:rsidRDefault="007F68B3">
      <w:pPr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 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11"/>
          <w:attr w:name="Year" w:val="2025"/>
        </w:smartTagPr>
        <w:r>
          <w:rPr>
            <w:rFonts w:eastAsia="SimSun"/>
            <w:lang w:eastAsia="zh-CN"/>
          </w:rPr>
          <w:t>2025/11/22</w:t>
        </w:r>
      </w:smartTag>
      <w:r>
        <w:rPr>
          <w:rFonts w:eastAsia="SimSun"/>
          <w:lang w:eastAsia="zh-CN"/>
        </w:rPr>
        <w:t xml:space="preserve"> V4.00)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Fix the fader demo mode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DM48.20 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11"/>
          <w:attr w:name="Year" w:val="2025"/>
        </w:smartTagPr>
        <w:r>
          <w:rPr>
            <w:rFonts w:eastAsia="SimSun"/>
            <w:lang w:eastAsia="zh-CN"/>
          </w:rPr>
          <w:t>2025/11/14</w:t>
        </w:r>
      </w:smartTag>
      <w:r>
        <w:rPr>
          <w:rFonts w:eastAsia="SimSun"/>
          <w:lang w:eastAsia="zh-CN"/>
        </w:rPr>
        <w:t xml:space="preserve"> V4.00)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1.  Add one Depth parameter for GATE Function</w:t>
      </w:r>
      <w:r>
        <w:rPr>
          <w:rFonts w:eastAsia="SimSun"/>
          <w:lang w:eastAsia="zh-CN"/>
        </w:rPr>
        <w:br/>
        <w:t>   2.  Add one filter (can be set as Peak/high shelf/low shelf type) for COMP sidechain. (in order to add the filter to the sidechain,Reduce the oct of HPF/LPF from                                     maxim 24dB to maxim 12dB/oct, )</w:t>
      </w:r>
      <w:r>
        <w:rPr>
          <w:rFonts w:eastAsia="SimSun"/>
          <w:lang w:eastAsia="zh-CN"/>
        </w:rPr>
        <w:br/>
        <w:t>   3.  Remove the Sidechain function in output channels(that is the sidechain is not necessary for output channels)</w:t>
      </w:r>
      <w:r>
        <w:rPr>
          <w:rFonts w:eastAsia="SimSun"/>
          <w:lang w:eastAsia="zh-CN"/>
        </w:rPr>
        <w:br/>
        <w:t xml:space="preserve">   4.  improve the reverb effect sound quanlity and change the unit of reverb time as  "second", instead of “%”</w:t>
      </w:r>
      <w:r>
        <w:rPr>
          <w:rFonts w:eastAsia="SimSun" w:hint="eastAsia"/>
          <w:lang w:eastAsia="zh-CN"/>
        </w:rPr>
        <w:t>。</w:t>
      </w:r>
      <w:r>
        <w:rPr>
          <w:rFonts w:eastAsia="SimSun"/>
          <w:lang w:eastAsia="zh-CN"/>
        </w:rPr>
        <w:t xml:space="preserve">        </w:t>
      </w:r>
      <w:r>
        <w:rPr>
          <w:rFonts w:eastAsia="SimSun"/>
          <w:lang w:eastAsia="zh-CN"/>
        </w:rPr>
        <w:br/>
        <w:t>   5.  Correct the output Polarity</w:t>
      </w:r>
    </w:p>
    <w:p w:rsidR="007F68B3" w:rsidRDefault="007F68B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   6.  Add the delay functon for MATRIX channels </w:t>
      </w:r>
      <w:r>
        <w:rPr>
          <w:rFonts w:eastAsia="SimSun"/>
          <w:lang w:eastAsia="zh-CN"/>
        </w:rPr>
        <w:br/>
        <w:t>   7.  Improve the UI page change response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8. Add Send on Fader in Channel Page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9. Add DCA/Mute Group settings in Channel page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10. Add the next/the previous key  channel for rename.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11. Add GEQ for AES.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12. Add StDelay link function to the effect.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>13.</w:t>
      </w:r>
      <w:r>
        <w:t xml:space="preserve"> </w:t>
      </w:r>
      <w:r>
        <w:rPr>
          <w:rFonts w:eastAsia="SimSun"/>
          <w:lang w:eastAsia="zh-CN"/>
        </w:rPr>
        <w:t>Adjust the GEQ channel directly on the GEQ page.</w:t>
      </w:r>
    </w:p>
    <w:p w:rsidR="007F68B3" w:rsidRDefault="007F68B3" w:rsidP="009A695B">
      <w:pPr>
        <w:ind w:firstLineChars="100" w:firstLine="316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14.Add compatibility with AES67 module. </w:t>
      </w:r>
    </w:p>
    <w:p w:rsidR="007F68B3" w:rsidRDefault="007F68B3">
      <w:pPr>
        <w:rPr>
          <w:rFonts w:eastAsia="SimSun"/>
          <w:lang w:eastAsia="zh-CN"/>
        </w:rPr>
      </w:pPr>
    </w:p>
    <w:sectPr w:rsidR="007F68B3" w:rsidSect="00D801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 New Roman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6B4128"/>
    <w:multiLevelType w:val="singleLevel"/>
    <w:tmpl w:val="8A6B4128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A406DDC0"/>
    <w:multiLevelType w:val="singleLevel"/>
    <w:tmpl w:val="A406DDC0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80"/>
  <w:noPunctuationKerning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58AE"/>
    <w:rsid w:val="0000296D"/>
    <w:rsid w:val="00013109"/>
    <w:rsid w:val="000327AB"/>
    <w:rsid w:val="00101565"/>
    <w:rsid w:val="00240263"/>
    <w:rsid w:val="00262241"/>
    <w:rsid w:val="00285951"/>
    <w:rsid w:val="002D768B"/>
    <w:rsid w:val="00380626"/>
    <w:rsid w:val="00656E67"/>
    <w:rsid w:val="00661207"/>
    <w:rsid w:val="006B58AE"/>
    <w:rsid w:val="00723723"/>
    <w:rsid w:val="00736F43"/>
    <w:rsid w:val="00743CE5"/>
    <w:rsid w:val="007F68B3"/>
    <w:rsid w:val="00845228"/>
    <w:rsid w:val="008E0F70"/>
    <w:rsid w:val="009341B4"/>
    <w:rsid w:val="009A695B"/>
    <w:rsid w:val="00A83EBD"/>
    <w:rsid w:val="00A8516B"/>
    <w:rsid w:val="00AF3A75"/>
    <w:rsid w:val="00C05900"/>
    <w:rsid w:val="00C24D7D"/>
    <w:rsid w:val="00C42801"/>
    <w:rsid w:val="00C70E68"/>
    <w:rsid w:val="00D8018A"/>
    <w:rsid w:val="00DC2A75"/>
    <w:rsid w:val="00EF02D4"/>
    <w:rsid w:val="00F24390"/>
    <w:rsid w:val="00FB5E8A"/>
    <w:rsid w:val="01E03719"/>
    <w:rsid w:val="045F3A14"/>
    <w:rsid w:val="08E2359B"/>
    <w:rsid w:val="13EC73E2"/>
    <w:rsid w:val="14585160"/>
    <w:rsid w:val="1B8269F7"/>
    <w:rsid w:val="24920859"/>
    <w:rsid w:val="24D41362"/>
    <w:rsid w:val="2D8028DD"/>
    <w:rsid w:val="30215AE6"/>
    <w:rsid w:val="3280330C"/>
    <w:rsid w:val="383645EE"/>
    <w:rsid w:val="4CDD1BDA"/>
    <w:rsid w:val="511972C6"/>
    <w:rsid w:val="52BB30A5"/>
    <w:rsid w:val="6CFE0265"/>
    <w:rsid w:val="70836611"/>
    <w:rsid w:val="784D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18A"/>
    <w:pPr>
      <w:widowControl w:val="0"/>
    </w:pPr>
    <w:rPr>
      <w:rFonts w:ascii="Calibri" w:eastAsia="新細明體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D801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018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D801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018A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325</Words>
  <Characters>1855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rd_賴志林</dc:creator>
  <cp:keywords/>
  <dc:description/>
  <cp:lastModifiedBy>jh</cp:lastModifiedBy>
  <cp:revision>8</cp:revision>
  <dcterms:created xsi:type="dcterms:W3CDTF">2025-11-14T03:03:00Z</dcterms:created>
  <dcterms:modified xsi:type="dcterms:W3CDTF">2026-07-07T00:22:00Z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eyJoZGlkIjoiYzU5MzNlOWQxZTAxYjc4ZTUzNmZjY2RhNTBhZGM4YzMiLCJ1c2VySWQiOiI2Njg0OTQwNTIifQ==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98FF30967BBA4EA7A960100884081D17_12</vt:lpwstr>
  </property>
</Properties>
</file>